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ascii="仿宋" w:hAnsi="仿宋" w:eastAsia="仿宋"/>
          <w:color w:val="auto"/>
          <w:sz w:val="32"/>
          <w:szCs w:val="32"/>
        </w:rPr>
        <w:t>李定森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，男，</w:t>
      </w:r>
      <w:r>
        <w:rPr>
          <w:rFonts w:ascii="仿宋" w:hAnsi="仿宋" w:eastAsia="仿宋"/>
          <w:bCs/>
          <w:color w:val="auto"/>
          <w:sz w:val="32"/>
          <w:szCs w:val="32"/>
        </w:rPr>
        <w:t>1978年4月1日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出生</w:t>
      </w:r>
      <w:r>
        <w:rPr>
          <w:rFonts w:hint="eastAsia" w:ascii="仿宋" w:hAnsi="仿宋" w:eastAsia="仿宋"/>
          <w:color w:val="auto"/>
          <w:sz w:val="32"/>
          <w:szCs w:val="32"/>
        </w:rPr>
        <w:t>，</w:t>
      </w:r>
      <w:r>
        <w:rPr>
          <w:rFonts w:ascii="仿宋" w:hAnsi="仿宋" w:eastAsia="仿宋"/>
          <w:color w:val="auto"/>
          <w:sz w:val="32"/>
          <w:szCs w:val="32"/>
        </w:rPr>
        <w:t>小学</w:t>
      </w:r>
      <w:r>
        <w:rPr>
          <w:rFonts w:hint="eastAsia" w:ascii="仿宋" w:hAnsi="仿宋" w:eastAsia="仿宋"/>
          <w:color w:val="auto"/>
          <w:sz w:val="32"/>
          <w:szCs w:val="32"/>
        </w:rPr>
        <w:t>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ascii="仿宋" w:hAnsi="仿宋" w:eastAsia="仿宋"/>
          <w:color w:val="auto"/>
          <w:sz w:val="32"/>
          <w:szCs w:val="32"/>
        </w:rPr>
        <w:t>李定森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李定森减为无期徒刑，剥夺政治权利终身不变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四川省高级</w:t>
      </w:r>
      <w:r>
        <w:rPr>
          <w:rFonts w:hint="eastAsia" w:ascii="仿宋" w:hAnsi="仿宋" w:eastAsia="仿宋"/>
          <w:color w:val="auto"/>
          <w:sz w:val="32"/>
          <w:szCs w:val="32"/>
        </w:rPr>
        <w:t xml:space="preserve">人民法院                           </w:t>
      </w:r>
    </w:p>
    <w:p>
      <w:pPr>
        <w:spacing w:line="580" w:lineRule="exact"/>
        <w:ind w:firstLine="6720" w:firstLineChars="210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</w:p>
    <w:p>
      <w:pPr>
        <w:spacing w:line="580" w:lineRule="exact"/>
        <w:ind w:firstLine="6720" w:firstLineChars="210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四川省眉州监狱</w:t>
      </w:r>
    </w:p>
    <w:p>
      <w:pPr>
        <w:spacing w:line="580" w:lineRule="exact"/>
        <w:ind w:firstLine="6080" w:firstLineChars="19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二〇二五年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  <w:bookmarkStart w:id="0" w:name="_GoBack"/>
      <w:bookmarkEnd w:id="0"/>
    </w:p>
    <w:sectPr>
      <w:type w:val="continuous"/>
      <w:pgSz w:w="11906" w:h="16838"/>
      <w:pgMar w:top="1134" w:right="1091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E"/>
    <w:rsid w:val="00016C19"/>
    <w:rsid w:val="000179B5"/>
    <w:rsid w:val="00017C5C"/>
    <w:rsid w:val="000200EC"/>
    <w:rsid w:val="000205AC"/>
    <w:rsid w:val="000207E9"/>
    <w:rsid w:val="00020D4E"/>
    <w:rsid w:val="0002140B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4C9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4E6B"/>
    <w:rsid w:val="0003500F"/>
    <w:rsid w:val="0003506A"/>
    <w:rsid w:val="00035093"/>
    <w:rsid w:val="00035325"/>
    <w:rsid w:val="00035760"/>
    <w:rsid w:val="00035892"/>
    <w:rsid w:val="00035B3F"/>
    <w:rsid w:val="000367D6"/>
    <w:rsid w:val="0003709D"/>
    <w:rsid w:val="0003719B"/>
    <w:rsid w:val="000376DE"/>
    <w:rsid w:val="000377CD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750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405"/>
    <w:rsid w:val="0004758E"/>
    <w:rsid w:val="000507F4"/>
    <w:rsid w:val="00050AFB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D35"/>
    <w:rsid w:val="00057F4A"/>
    <w:rsid w:val="00057F9E"/>
    <w:rsid w:val="0006011A"/>
    <w:rsid w:val="00060143"/>
    <w:rsid w:val="00060451"/>
    <w:rsid w:val="0006160D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67C55"/>
    <w:rsid w:val="000705AC"/>
    <w:rsid w:val="00070C58"/>
    <w:rsid w:val="00070E9B"/>
    <w:rsid w:val="00071219"/>
    <w:rsid w:val="0007136D"/>
    <w:rsid w:val="000719DF"/>
    <w:rsid w:val="00071CF7"/>
    <w:rsid w:val="00072A3C"/>
    <w:rsid w:val="00073322"/>
    <w:rsid w:val="00073329"/>
    <w:rsid w:val="0007340F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2B71"/>
    <w:rsid w:val="00093AC5"/>
    <w:rsid w:val="00093B3D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BFC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A0E"/>
    <w:rsid w:val="000B4ACB"/>
    <w:rsid w:val="000B4AD9"/>
    <w:rsid w:val="000B504E"/>
    <w:rsid w:val="000B5F93"/>
    <w:rsid w:val="000B6381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4B45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405"/>
    <w:rsid w:val="000D1991"/>
    <w:rsid w:val="000D2925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138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4F0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8A9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27910"/>
    <w:rsid w:val="001301AF"/>
    <w:rsid w:val="00130585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0D28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4AE1"/>
    <w:rsid w:val="00154E8A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4A9"/>
    <w:rsid w:val="001615D0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968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E81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27E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561"/>
    <w:rsid w:val="001B3CC4"/>
    <w:rsid w:val="001B4601"/>
    <w:rsid w:val="001B4989"/>
    <w:rsid w:val="001B4BAC"/>
    <w:rsid w:val="001B4CF7"/>
    <w:rsid w:val="001B54AA"/>
    <w:rsid w:val="001B5B81"/>
    <w:rsid w:val="001B5E4F"/>
    <w:rsid w:val="001B64F6"/>
    <w:rsid w:val="001B743D"/>
    <w:rsid w:val="001B7777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87C"/>
    <w:rsid w:val="001D0CD0"/>
    <w:rsid w:val="001D1049"/>
    <w:rsid w:val="001D13DE"/>
    <w:rsid w:val="001D195F"/>
    <w:rsid w:val="001D1EC7"/>
    <w:rsid w:val="001D25D7"/>
    <w:rsid w:val="001D2627"/>
    <w:rsid w:val="001D2965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563B"/>
    <w:rsid w:val="001E5D4D"/>
    <w:rsid w:val="001E6363"/>
    <w:rsid w:val="001E68AB"/>
    <w:rsid w:val="001E6D92"/>
    <w:rsid w:val="001E7285"/>
    <w:rsid w:val="001E782D"/>
    <w:rsid w:val="001E7DD5"/>
    <w:rsid w:val="001F00D0"/>
    <w:rsid w:val="001F0B41"/>
    <w:rsid w:val="001F1146"/>
    <w:rsid w:val="001F139D"/>
    <w:rsid w:val="001F1DA8"/>
    <w:rsid w:val="001F2136"/>
    <w:rsid w:val="001F2C88"/>
    <w:rsid w:val="001F2C9D"/>
    <w:rsid w:val="001F2E6A"/>
    <w:rsid w:val="001F3481"/>
    <w:rsid w:val="001F3BB7"/>
    <w:rsid w:val="001F3CF2"/>
    <w:rsid w:val="001F48BB"/>
    <w:rsid w:val="001F540F"/>
    <w:rsid w:val="001F56E3"/>
    <w:rsid w:val="001F70EC"/>
    <w:rsid w:val="001F74BC"/>
    <w:rsid w:val="001F7666"/>
    <w:rsid w:val="001F76CF"/>
    <w:rsid w:val="001F78EB"/>
    <w:rsid w:val="001F7E2A"/>
    <w:rsid w:val="00200097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07DD0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B09"/>
    <w:rsid w:val="00217DDC"/>
    <w:rsid w:val="00220036"/>
    <w:rsid w:val="00220170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3194"/>
    <w:rsid w:val="00233527"/>
    <w:rsid w:val="00233645"/>
    <w:rsid w:val="002337B4"/>
    <w:rsid w:val="00234382"/>
    <w:rsid w:val="002352DA"/>
    <w:rsid w:val="00235301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914"/>
    <w:rsid w:val="00242C3A"/>
    <w:rsid w:val="00242DB6"/>
    <w:rsid w:val="0024383A"/>
    <w:rsid w:val="00243D64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207D"/>
    <w:rsid w:val="002522A0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647"/>
    <w:rsid w:val="00265EBD"/>
    <w:rsid w:val="002660CA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2FFD"/>
    <w:rsid w:val="0028357B"/>
    <w:rsid w:val="002835D0"/>
    <w:rsid w:val="00283AA9"/>
    <w:rsid w:val="002847DF"/>
    <w:rsid w:val="00285A57"/>
    <w:rsid w:val="00285D19"/>
    <w:rsid w:val="00285E57"/>
    <w:rsid w:val="002860D5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1EA1"/>
    <w:rsid w:val="00291EF8"/>
    <w:rsid w:val="00291F9E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3FC"/>
    <w:rsid w:val="002A4A57"/>
    <w:rsid w:val="002A5E3D"/>
    <w:rsid w:val="002A61E1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34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5E3"/>
    <w:rsid w:val="002D7627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509E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ABE"/>
    <w:rsid w:val="002F3E9B"/>
    <w:rsid w:val="002F407E"/>
    <w:rsid w:val="002F43C5"/>
    <w:rsid w:val="002F464D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989"/>
    <w:rsid w:val="00307C6C"/>
    <w:rsid w:val="00307D9C"/>
    <w:rsid w:val="003106AD"/>
    <w:rsid w:val="00310971"/>
    <w:rsid w:val="00310BBC"/>
    <w:rsid w:val="00311601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0AC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C7C"/>
    <w:rsid w:val="00393E7A"/>
    <w:rsid w:val="0039417A"/>
    <w:rsid w:val="00394915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88B"/>
    <w:rsid w:val="003B4C5D"/>
    <w:rsid w:val="003B522F"/>
    <w:rsid w:val="003B52B8"/>
    <w:rsid w:val="003B5311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D7C3B"/>
    <w:rsid w:val="003E00F5"/>
    <w:rsid w:val="003E05D1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560"/>
    <w:rsid w:val="003E5728"/>
    <w:rsid w:val="003E59BD"/>
    <w:rsid w:val="003E5BBC"/>
    <w:rsid w:val="003E6671"/>
    <w:rsid w:val="003E6917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B1F"/>
    <w:rsid w:val="00400CA2"/>
    <w:rsid w:val="00400D09"/>
    <w:rsid w:val="00401078"/>
    <w:rsid w:val="004010C8"/>
    <w:rsid w:val="0040143C"/>
    <w:rsid w:val="00401B8C"/>
    <w:rsid w:val="00401BCC"/>
    <w:rsid w:val="00401F50"/>
    <w:rsid w:val="00402202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85F"/>
    <w:rsid w:val="00407E1D"/>
    <w:rsid w:val="004102BE"/>
    <w:rsid w:val="004103DC"/>
    <w:rsid w:val="004103DF"/>
    <w:rsid w:val="00410487"/>
    <w:rsid w:val="0041075E"/>
    <w:rsid w:val="004109D8"/>
    <w:rsid w:val="00410BCF"/>
    <w:rsid w:val="0041102C"/>
    <w:rsid w:val="0041116A"/>
    <w:rsid w:val="004111E6"/>
    <w:rsid w:val="00411414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60A1"/>
    <w:rsid w:val="004166F5"/>
    <w:rsid w:val="004168BB"/>
    <w:rsid w:val="004169C3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0DB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2957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E32"/>
    <w:rsid w:val="00453E8D"/>
    <w:rsid w:val="0045428E"/>
    <w:rsid w:val="00454778"/>
    <w:rsid w:val="004548FD"/>
    <w:rsid w:val="0045530F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2B11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6C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90223"/>
    <w:rsid w:val="00490CBA"/>
    <w:rsid w:val="0049160E"/>
    <w:rsid w:val="004919D9"/>
    <w:rsid w:val="00491C2C"/>
    <w:rsid w:val="00492315"/>
    <w:rsid w:val="00492AF9"/>
    <w:rsid w:val="00492E41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9F4"/>
    <w:rsid w:val="004D1A00"/>
    <w:rsid w:val="004D2EAA"/>
    <w:rsid w:val="004D3469"/>
    <w:rsid w:val="004D346E"/>
    <w:rsid w:val="004D3528"/>
    <w:rsid w:val="004D3903"/>
    <w:rsid w:val="004D3981"/>
    <w:rsid w:val="004D49E0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5865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4841"/>
    <w:rsid w:val="00515090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4F0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44"/>
    <w:rsid w:val="00526D27"/>
    <w:rsid w:val="005275E2"/>
    <w:rsid w:val="00527606"/>
    <w:rsid w:val="005300B4"/>
    <w:rsid w:val="00531379"/>
    <w:rsid w:val="00531380"/>
    <w:rsid w:val="00531A7D"/>
    <w:rsid w:val="00531BEC"/>
    <w:rsid w:val="005328EE"/>
    <w:rsid w:val="00532CEF"/>
    <w:rsid w:val="00532F3B"/>
    <w:rsid w:val="0053356D"/>
    <w:rsid w:val="005339F7"/>
    <w:rsid w:val="00533A73"/>
    <w:rsid w:val="00533F8E"/>
    <w:rsid w:val="00534209"/>
    <w:rsid w:val="00535392"/>
    <w:rsid w:val="005361C3"/>
    <w:rsid w:val="0053623E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3D70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CE7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0F"/>
    <w:rsid w:val="005841F3"/>
    <w:rsid w:val="005847F2"/>
    <w:rsid w:val="00584963"/>
    <w:rsid w:val="00584A1E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20E1"/>
    <w:rsid w:val="00593066"/>
    <w:rsid w:val="005933CD"/>
    <w:rsid w:val="00593B43"/>
    <w:rsid w:val="00593B44"/>
    <w:rsid w:val="00593C7D"/>
    <w:rsid w:val="00593F7E"/>
    <w:rsid w:val="00594566"/>
    <w:rsid w:val="005946E3"/>
    <w:rsid w:val="0059536B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A7C2F"/>
    <w:rsid w:val="005B01E7"/>
    <w:rsid w:val="005B0374"/>
    <w:rsid w:val="005B092A"/>
    <w:rsid w:val="005B0946"/>
    <w:rsid w:val="005B0C81"/>
    <w:rsid w:val="005B0CE5"/>
    <w:rsid w:val="005B0F3E"/>
    <w:rsid w:val="005B1F30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CD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356A"/>
    <w:rsid w:val="005E419C"/>
    <w:rsid w:val="005E4827"/>
    <w:rsid w:val="005E4D10"/>
    <w:rsid w:val="005E4E01"/>
    <w:rsid w:val="005E612A"/>
    <w:rsid w:val="005E6153"/>
    <w:rsid w:val="005E61F3"/>
    <w:rsid w:val="005E6467"/>
    <w:rsid w:val="005E655C"/>
    <w:rsid w:val="005E71BB"/>
    <w:rsid w:val="005E751E"/>
    <w:rsid w:val="005E7A67"/>
    <w:rsid w:val="005F0446"/>
    <w:rsid w:val="005F04A7"/>
    <w:rsid w:val="005F06FB"/>
    <w:rsid w:val="005F0713"/>
    <w:rsid w:val="005F09D6"/>
    <w:rsid w:val="005F0C0C"/>
    <w:rsid w:val="005F10FE"/>
    <w:rsid w:val="005F12C0"/>
    <w:rsid w:val="005F1E12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3933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DF8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716F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B09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5FA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E4D"/>
    <w:rsid w:val="00635EF4"/>
    <w:rsid w:val="006367CE"/>
    <w:rsid w:val="00636859"/>
    <w:rsid w:val="00636B16"/>
    <w:rsid w:val="00636C7F"/>
    <w:rsid w:val="00636F92"/>
    <w:rsid w:val="00637702"/>
    <w:rsid w:val="00637A89"/>
    <w:rsid w:val="00640132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DE8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C08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702DE"/>
    <w:rsid w:val="006709C3"/>
    <w:rsid w:val="00670FBC"/>
    <w:rsid w:val="0067101A"/>
    <w:rsid w:val="0067191C"/>
    <w:rsid w:val="00671A58"/>
    <w:rsid w:val="00671A7D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F73"/>
    <w:rsid w:val="00690016"/>
    <w:rsid w:val="0069009E"/>
    <w:rsid w:val="00690F64"/>
    <w:rsid w:val="00691380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32A"/>
    <w:rsid w:val="006C1A7F"/>
    <w:rsid w:val="006C3273"/>
    <w:rsid w:val="006C3301"/>
    <w:rsid w:val="006C333B"/>
    <w:rsid w:val="006C357E"/>
    <w:rsid w:val="006C36B7"/>
    <w:rsid w:val="006C3F7A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35"/>
    <w:rsid w:val="006D0B5D"/>
    <w:rsid w:val="006D1055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5DBF"/>
    <w:rsid w:val="006D601D"/>
    <w:rsid w:val="006D615D"/>
    <w:rsid w:val="006D65F0"/>
    <w:rsid w:val="006D6640"/>
    <w:rsid w:val="006D6A99"/>
    <w:rsid w:val="006D7456"/>
    <w:rsid w:val="006E0214"/>
    <w:rsid w:val="006E03B7"/>
    <w:rsid w:val="006E06C9"/>
    <w:rsid w:val="006E0AE7"/>
    <w:rsid w:val="006E0C7A"/>
    <w:rsid w:val="006E137C"/>
    <w:rsid w:val="006E1D0B"/>
    <w:rsid w:val="006E2206"/>
    <w:rsid w:val="006E22B1"/>
    <w:rsid w:val="006E22BE"/>
    <w:rsid w:val="006E2342"/>
    <w:rsid w:val="006E2FC8"/>
    <w:rsid w:val="006E31D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7B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6B7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DAF"/>
    <w:rsid w:val="00714FDA"/>
    <w:rsid w:val="00714FFF"/>
    <w:rsid w:val="007154BE"/>
    <w:rsid w:val="00715609"/>
    <w:rsid w:val="00715C6C"/>
    <w:rsid w:val="00715F60"/>
    <w:rsid w:val="00716826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5F56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04A"/>
    <w:rsid w:val="007324F9"/>
    <w:rsid w:val="0073285C"/>
    <w:rsid w:val="00732BAF"/>
    <w:rsid w:val="007330B3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669D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075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C"/>
    <w:rsid w:val="00770FFF"/>
    <w:rsid w:val="00771068"/>
    <w:rsid w:val="0077108C"/>
    <w:rsid w:val="007710F6"/>
    <w:rsid w:val="00771820"/>
    <w:rsid w:val="007726FB"/>
    <w:rsid w:val="00772D5C"/>
    <w:rsid w:val="007738B5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47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9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878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993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8B1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3A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84D"/>
    <w:rsid w:val="008446FE"/>
    <w:rsid w:val="00844925"/>
    <w:rsid w:val="00844BF1"/>
    <w:rsid w:val="0084505D"/>
    <w:rsid w:val="008450BE"/>
    <w:rsid w:val="00845699"/>
    <w:rsid w:val="00845C93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5"/>
    <w:rsid w:val="00850D3D"/>
    <w:rsid w:val="00850D74"/>
    <w:rsid w:val="00850D78"/>
    <w:rsid w:val="00850EC7"/>
    <w:rsid w:val="0085117C"/>
    <w:rsid w:val="00851835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A9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37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963"/>
    <w:rsid w:val="00877A6D"/>
    <w:rsid w:val="00877EAD"/>
    <w:rsid w:val="00880516"/>
    <w:rsid w:val="00880717"/>
    <w:rsid w:val="00880D87"/>
    <w:rsid w:val="00881085"/>
    <w:rsid w:val="00882206"/>
    <w:rsid w:val="0088235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D85"/>
    <w:rsid w:val="00890E2A"/>
    <w:rsid w:val="00890E93"/>
    <w:rsid w:val="00890FB2"/>
    <w:rsid w:val="008918FD"/>
    <w:rsid w:val="00891C55"/>
    <w:rsid w:val="008921A9"/>
    <w:rsid w:val="00892349"/>
    <w:rsid w:val="00892965"/>
    <w:rsid w:val="00892CD2"/>
    <w:rsid w:val="00892DE0"/>
    <w:rsid w:val="00892ED2"/>
    <w:rsid w:val="0089313E"/>
    <w:rsid w:val="00893257"/>
    <w:rsid w:val="00894B99"/>
    <w:rsid w:val="00895271"/>
    <w:rsid w:val="00895306"/>
    <w:rsid w:val="008953F1"/>
    <w:rsid w:val="00895BBD"/>
    <w:rsid w:val="00895CB1"/>
    <w:rsid w:val="00895F41"/>
    <w:rsid w:val="0089612A"/>
    <w:rsid w:val="008965BB"/>
    <w:rsid w:val="008967E6"/>
    <w:rsid w:val="00896D2B"/>
    <w:rsid w:val="00896D3D"/>
    <w:rsid w:val="0089730B"/>
    <w:rsid w:val="0089740C"/>
    <w:rsid w:val="00897894"/>
    <w:rsid w:val="00897C89"/>
    <w:rsid w:val="00897D42"/>
    <w:rsid w:val="008A0086"/>
    <w:rsid w:val="008A02DE"/>
    <w:rsid w:val="008A04E1"/>
    <w:rsid w:val="008A078E"/>
    <w:rsid w:val="008A0818"/>
    <w:rsid w:val="008A08E6"/>
    <w:rsid w:val="008A0931"/>
    <w:rsid w:val="008A0BA8"/>
    <w:rsid w:val="008A0BAF"/>
    <w:rsid w:val="008A0D23"/>
    <w:rsid w:val="008A2053"/>
    <w:rsid w:val="008A2ADB"/>
    <w:rsid w:val="008A2B3D"/>
    <w:rsid w:val="008A2EEB"/>
    <w:rsid w:val="008A37AA"/>
    <w:rsid w:val="008A393A"/>
    <w:rsid w:val="008A3CBE"/>
    <w:rsid w:val="008A3F72"/>
    <w:rsid w:val="008A4459"/>
    <w:rsid w:val="008A48E6"/>
    <w:rsid w:val="008A4D58"/>
    <w:rsid w:val="008A500A"/>
    <w:rsid w:val="008A521C"/>
    <w:rsid w:val="008A5260"/>
    <w:rsid w:val="008A5553"/>
    <w:rsid w:val="008A5858"/>
    <w:rsid w:val="008A5861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61E"/>
    <w:rsid w:val="008B3652"/>
    <w:rsid w:val="008B3A8C"/>
    <w:rsid w:val="008B3B4A"/>
    <w:rsid w:val="008B3B59"/>
    <w:rsid w:val="008B3C1A"/>
    <w:rsid w:val="008B400C"/>
    <w:rsid w:val="008B48C4"/>
    <w:rsid w:val="008B5126"/>
    <w:rsid w:val="008B593E"/>
    <w:rsid w:val="008B5A1F"/>
    <w:rsid w:val="008B6483"/>
    <w:rsid w:val="008B648B"/>
    <w:rsid w:val="008B6A78"/>
    <w:rsid w:val="008B6D03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0B1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6DC4"/>
    <w:rsid w:val="008D7179"/>
    <w:rsid w:val="008D752E"/>
    <w:rsid w:val="008D77EE"/>
    <w:rsid w:val="008E049B"/>
    <w:rsid w:val="008E0782"/>
    <w:rsid w:val="008E0E49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D1C"/>
    <w:rsid w:val="008F204A"/>
    <w:rsid w:val="008F2B5E"/>
    <w:rsid w:val="008F3189"/>
    <w:rsid w:val="008F3505"/>
    <w:rsid w:val="008F3724"/>
    <w:rsid w:val="008F38BE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3BAC"/>
    <w:rsid w:val="00924065"/>
    <w:rsid w:val="0092525D"/>
    <w:rsid w:val="009254F2"/>
    <w:rsid w:val="00925560"/>
    <w:rsid w:val="00926419"/>
    <w:rsid w:val="00926660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F51"/>
    <w:rsid w:val="00934F66"/>
    <w:rsid w:val="00934FA9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5EA8"/>
    <w:rsid w:val="009467BF"/>
    <w:rsid w:val="00946DE4"/>
    <w:rsid w:val="009477F1"/>
    <w:rsid w:val="0094799A"/>
    <w:rsid w:val="00947A0F"/>
    <w:rsid w:val="009500A2"/>
    <w:rsid w:val="00950100"/>
    <w:rsid w:val="0095046B"/>
    <w:rsid w:val="009509A3"/>
    <w:rsid w:val="009517C7"/>
    <w:rsid w:val="009522C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43F"/>
    <w:rsid w:val="0096293E"/>
    <w:rsid w:val="009629F0"/>
    <w:rsid w:val="00962A62"/>
    <w:rsid w:val="009630F6"/>
    <w:rsid w:val="0096469B"/>
    <w:rsid w:val="0096487D"/>
    <w:rsid w:val="00964FC7"/>
    <w:rsid w:val="00965398"/>
    <w:rsid w:val="00965830"/>
    <w:rsid w:val="00966240"/>
    <w:rsid w:val="0096641A"/>
    <w:rsid w:val="00966E48"/>
    <w:rsid w:val="00966F05"/>
    <w:rsid w:val="009674EB"/>
    <w:rsid w:val="00967ABB"/>
    <w:rsid w:val="00967E0C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0BE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B1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7E7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6B7F"/>
    <w:rsid w:val="00996D91"/>
    <w:rsid w:val="00997219"/>
    <w:rsid w:val="0099738D"/>
    <w:rsid w:val="00997511"/>
    <w:rsid w:val="00997765"/>
    <w:rsid w:val="009978CC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3AD8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6AC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84"/>
    <w:rsid w:val="009D73C6"/>
    <w:rsid w:val="009D741A"/>
    <w:rsid w:val="009D76F1"/>
    <w:rsid w:val="009E0AE2"/>
    <w:rsid w:val="009E1113"/>
    <w:rsid w:val="009E1904"/>
    <w:rsid w:val="009E19B7"/>
    <w:rsid w:val="009E1B32"/>
    <w:rsid w:val="009E20B5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08"/>
    <w:rsid w:val="009E6E23"/>
    <w:rsid w:val="009E7765"/>
    <w:rsid w:val="009E7DA4"/>
    <w:rsid w:val="009F000B"/>
    <w:rsid w:val="009F184C"/>
    <w:rsid w:val="009F2714"/>
    <w:rsid w:val="009F3173"/>
    <w:rsid w:val="009F3461"/>
    <w:rsid w:val="009F3A9E"/>
    <w:rsid w:val="009F3BDB"/>
    <w:rsid w:val="009F403C"/>
    <w:rsid w:val="009F41E7"/>
    <w:rsid w:val="009F497F"/>
    <w:rsid w:val="009F5175"/>
    <w:rsid w:val="009F59AB"/>
    <w:rsid w:val="009F5B13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5C6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C70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431E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562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135"/>
    <w:rsid w:val="00A65209"/>
    <w:rsid w:val="00A654A1"/>
    <w:rsid w:val="00A65F2C"/>
    <w:rsid w:val="00A66641"/>
    <w:rsid w:val="00A66848"/>
    <w:rsid w:val="00A67063"/>
    <w:rsid w:val="00A67D3F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893"/>
    <w:rsid w:val="00A9090F"/>
    <w:rsid w:val="00A90AA9"/>
    <w:rsid w:val="00A90ACE"/>
    <w:rsid w:val="00A90CBD"/>
    <w:rsid w:val="00A91CAA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4B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CC4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A7A29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3041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30"/>
    <w:rsid w:val="00AC7B18"/>
    <w:rsid w:val="00AC7F71"/>
    <w:rsid w:val="00AD004E"/>
    <w:rsid w:val="00AD029B"/>
    <w:rsid w:val="00AD031D"/>
    <w:rsid w:val="00AD0713"/>
    <w:rsid w:val="00AD075A"/>
    <w:rsid w:val="00AD0B60"/>
    <w:rsid w:val="00AD0F19"/>
    <w:rsid w:val="00AD122B"/>
    <w:rsid w:val="00AD191D"/>
    <w:rsid w:val="00AD1A70"/>
    <w:rsid w:val="00AD1DF2"/>
    <w:rsid w:val="00AD1FF5"/>
    <w:rsid w:val="00AD2163"/>
    <w:rsid w:val="00AD2574"/>
    <w:rsid w:val="00AD27CA"/>
    <w:rsid w:val="00AD35CE"/>
    <w:rsid w:val="00AD4AC7"/>
    <w:rsid w:val="00AD4BCA"/>
    <w:rsid w:val="00AD5D9B"/>
    <w:rsid w:val="00AD6089"/>
    <w:rsid w:val="00AD65E5"/>
    <w:rsid w:val="00AD6978"/>
    <w:rsid w:val="00AD6BCF"/>
    <w:rsid w:val="00AD6CD3"/>
    <w:rsid w:val="00AD7AB6"/>
    <w:rsid w:val="00AD7E71"/>
    <w:rsid w:val="00AE0456"/>
    <w:rsid w:val="00AE0577"/>
    <w:rsid w:val="00AE090A"/>
    <w:rsid w:val="00AE108D"/>
    <w:rsid w:val="00AE16E2"/>
    <w:rsid w:val="00AE1706"/>
    <w:rsid w:val="00AE1C5D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2A3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C5E"/>
    <w:rsid w:val="00AF5EBB"/>
    <w:rsid w:val="00AF5F0D"/>
    <w:rsid w:val="00AF6D00"/>
    <w:rsid w:val="00AF6D3B"/>
    <w:rsid w:val="00AF6FE4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1"/>
    <w:rsid w:val="00B03D3B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6E16"/>
    <w:rsid w:val="00B37B38"/>
    <w:rsid w:val="00B37DDE"/>
    <w:rsid w:val="00B40B1A"/>
    <w:rsid w:val="00B41564"/>
    <w:rsid w:val="00B4172F"/>
    <w:rsid w:val="00B41E00"/>
    <w:rsid w:val="00B41FB0"/>
    <w:rsid w:val="00B42100"/>
    <w:rsid w:val="00B42463"/>
    <w:rsid w:val="00B42BA3"/>
    <w:rsid w:val="00B42BE8"/>
    <w:rsid w:val="00B43377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7E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48B"/>
    <w:rsid w:val="00B575B8"/>
    <w:rsid w:val="00B575ED"/>
    <w:rsid w:val="00B57979"/>
    <w:rsid w:val="00B57DEF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838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14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CA6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3F5B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281"/>
    <w:rsid w:val="00BB25DE"/>
    <w:rsid w:val="00BB2AEF"/>
    <w:rsid w:val="00BB402C"/>
    <w:rsid w:val="00BB4827"/>
    <w:rsid w:val="00BB48DB"/>
    <w:rsid w:val="00BB4DEE"/>
    <w:rsid w:val="00BB503F"/>
    <w:rsid w:val="00BB518C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1301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8D5"/>
    <w:rsid w:val="00C030FD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C4C"/>
    <w:rsid w:val="00C13FF1"/>
    <w:rsid w:val="00C14C8B"/>
    <w:rsid w:val="00C158F2"/>
    <w:rsid w:val="00C15DFD"/>
    <w:rsid w:val="00C16519"/>
    <w:rsid w:val="00C1659B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6217"/>
    <w:rsid w:val="00C26342"/>
    <w:rsid w:val="00C26402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D7"/>
    <w:rsid w:val="00C33D70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001"/>
    <w:rsid w:val="00C413EE"/>
    <w:rsid w:val="00C4155C"/>
    <w:rsid w:val="00C415F3"/>
    <w:rsid w:val="00C41886"/>
    <w:rsid w:val="00C418B9"/>
    <w:rsid w:val="00C41919"/>
    <w:rsid w:val="00C4218C"/>
    <w:rsid w:val="00C42974"/>
    <w:rsid w:val="00C431B8"/>
    <w:rsid w:val="00C43205"/>
    <w:rsid w:val="00C43B30"/>
    <w:rsid w:val="00C43BB4"/>
    <w:rsid w:val="00C43C96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1E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FAB"/>
    <w:rsid w:val="00C81C40"/>
    <w:rsid w:val="00C81E48"/>
    <w:rsid w:val="00C81FFE"/>
    <w:rsid w:val="00C8210C"/>
    <w:rsid w:val="00C82965"/>
    <w:rsid w:val="00C82E61"/>
    <w:rsid w:val="00C830CF"/>
    <w:rsid w:val="00C8382A"/>
    <w:rsid w:val="00C83C3F"/>
    <w:rsid w:val="00C83E9D"/>
    <w:rsid w:val="00C845C0"/>
    <w:rsid w:val="00C84698"/>
    <w:rsid w:val="00C84888"/>
    <w:rsid w:val="00C84B40"/>
    <w:rsid w:val="00C84FD5"/>
    <w:rsid w:val="00C86040"/>
    <w:rsid w:val="00C8605A"/>
    <w:rsid w:val="00C862C5"/>
    <w:rsid w:val="00C86A73"/>
    <w:rsid w:val="00C86A92"/>
    <w:rsid w:val="00C873C1"/>
    <w:rsid w:val="00C8768E"/>
    <w:rsid w:val="00C87A3F"/>
    <w:rsid w:val="00C87AEC"/>
    <w:rsid w:val="00C87F91"/>
    <w:rsid w:val="00C90FC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58D2"/>
    <w:rsid w:val="00C96B53"/>
    <w:rsid w:val="00C971B5"/>
    <w:rsid w:val="00CA03C3"/>
    <w:rsid w:val="00CA0C36"/>
    <w:rsid w:val="00CA0C66"/>
    <w:rsid w:val="00CA0EBD"/>
    <w:rsid w:val="00CA1299"/>
    <w:rsid w:val="00CA17C7"/>
    <w:rsid w:val="00CA19BC"/>
    <w:rsid w:val="00CA1BD7"/>
    <w:rsid w:val="00CA213D"/>
    <w:rsid w:val="00CA293F"/>
    <w:rsid w:val="00CA2A2C"/>
    <w:rsid w:val="00CA2E03"/>
    <w:rsid w:val="00CA2FAF"/>
    <w:rsid w:val="00CA362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9ED"/>
    <w:rsid w:val="00CB2E72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040"/>
    <w:rsid w:val="00CC21A1"/>
    <w:rsid w:val="00CC25D5"/>
    <w:rsid w:val="00CC2A15"/>
    <w:rsid w:val="00CC2AFB"/>
    <w:rsid w:val="00CC2AFD"/>
    <w:rsid w:val="00CC2DFE"/>
    <w:rsid w:val="00CC2EA8"/>
    <w:rsid w:val="00CC367A"/>
    <w:rsid w:val="00CC3DFE"/>
    <w:rsid w:val="00CC4254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04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2BC"/>
    <w:rsid w:val="00CE37B0"/>
    <w:rsid w:val="00CE3974"/>
    <w:rsid w:val="00CE398B"/>
    <w:rsid w:val="00CE3A4F"/>
    <w:rsid w:val="00CE3CE0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692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D52"/>
    <w:rsid w:val="00D04F40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2C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6F3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52"/>
    <w:rsid w:val="00D44775"/>
    <w:rsid w:val="00D44CC5"/>
    <w:rsid w:val="00D44E58"/>
    <w:rsid w:val="00D44F64"/>
    <w:rsid w:val="00D45204"/>
    <w:rsid w:val="00D45244"/>
    <w:rsid w:val="00D45542"/>
    <w:rsid w:val="00D45597"/>
    <w:rsid w:val="00D45FB1"/>
    <w:rsid w:val="00D46059"/>
    <w:rsid w:val="00D47081"/>
    <w:rsid w:val="00D47ADB"/>
    <w:rsid w:val="00D5105B"/>
    <w:rsid w:val="00D51325"/>
    <w:rsid w:val="00D51366"/>
    <w:rsid w:val="00D51AA5"/>
    <w:rsid w:val="00D520E8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37"/>
    <w:rsid w:val="00D730D0"/>
    <w:rsid w:val="00D73691"/>
    <w:rsid w:val="00D73C10"/>
    <w:rsid w:val="00D74008"/>
    <w:rsid w:val="00D740DC"/>
    <w:rsid w:val="00D7411C"/>
    <w:rsid w:val="00D741AB"/>
    <w:rsid w:val="00D7425D"/>
    <w:rsid w:val="00D7446A"/>
    <w:rsid w:val="00D7449E"/>
    <w:rsid w:val="00D745A2"/>
    <w:rsid w:val="00D75202"/>
    <w:rsid w:val="00D75447"/>
    <w:rsid w:val="00D75474"/>
    <w:rsid w:val="00D758FA"/>
    <w:rsid w:val="00D75F62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C01"/>
    <w:rsid w:val="00D92346"/>
    <w:rsid w:val="00D9283B"/>
    <w:rsid w:val="00D93244"/>
    <w:rsid w:val="00D93651"/>
    <w:rsid w:val="00D9398F"/>
    <w:rsid w:val="00D93A5F"/>
    <w:rsid w:val="00D94127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94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3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ADA"/>
    <w:rsid w:val="00DC01D8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027"/>
    <w:rsid w:val="00DD579C"/>
    <w:rsid w:val="00DD5820"/>
    <w:rsid w:val="00DD58CA"/>
    <w:rsid w:val="00DD5A5E"/>
    <w:rsid w:val="00DD5D07"/>
    <w:rsid w:val="00DD5F7F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FA6"/>
    <w:rsid w:val="00DE6036"/>
    <w:rsid w:val="00DE60AF"/>
    <w:rsid w:val="00DE62C7"/>
    <w:rsid w:val="00DE63DE"/>
    <w:rsid w:val="00DE64A8"/>
    <w:rsid w:val="00DE6593"/>
    <w:rsid w:val="00DE6A14"/>
    <w:rsid w:val="00DE76CA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4F2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58D2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068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41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D37"/>
    <w:rsid w:val="00E53034"/>
    <w:rsid w:val="00E53606"/>
    <w:rsid w:val="00E538BA"/>
    <w:rsid w:val="00E542C1"/>
    <w:rsid w:val="00E54465"/>
    <w:rsid w:val="00E5586E"/>
    <w:rsid w:val="00E56105"/>
    <w:rsid w:val="00E56C12"/>
    <w:rsid w:val="00E56F40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77F"/>
    <w:rsid w:val="00E65952"/>
    <w:rsid w:val="00E65D8D"/>
    <w:rsid w:val="00E65E1B"/>
    <w:rsid w:val="00E6612E"/>
    <w:rsid w:val="00E663BA"/>
    <w:rsid w:val="00E665C3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94B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6B7"/>
    <w:rsid w:val="00E91D2B"/>
    <w:rsid w:val="00E91FFB"/>
    <w:rsid w:val="00E92300"/>
    <w:rsid w:val="00E92586"/>
    <w:rsid w:val="00E926B4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C20"/>
    <w:rsid w:val="00E96EF2"/>
    <w:rsid w:val="00E97497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0F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9EC"/>
    <w:rsid w:val="00EB0B45"/>
    <w:rsid w:val="00EB0E7B"/>
    <w:rsid w:val="00EB19FD"/>
    <w:rsid w:val="00EB1D1E"/>
    <w:rsid w:val="00EB2412"/>
    <w:rsid w:val="00EB2C2C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1CF5"/>
    <w:rsid w:val="00EC206B"/>
    <w:rsid w:val="00EC2A8A"/>
    <w:rsid w:val="00EC2DD4"/>
    <w:rsid w:val="00EC342E"/>
    <w:rsid w:val="00EC3804"/>
    <w:rsid w:val="00EC4203"/>
    <w:rsid w:val="00EC58EB"/>
    <w:rsid w:val="00EC5A77"/>
    <w:rsid w:val="00EC5DD7"/>
    <w:rsid w:val="00EC651F"/>
    <w:rsid w:val="00EC664D"/>
    <w:rsid w:val="00EC6DF5"/>
    <w:rsid w:val="00EC6FB2"/>
    <w:rsid w:val="00EC705F"/>
    <w:rsid w:val="00EC7166"/>
    <w:rsid w:val="00EC747C"/>
    <w:rsid w:val="00EC7500"/>
    <w:rsid w:val="00EC7861"/>
    <w:rsid w:val="00EC7C51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6F83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5E44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C1B"/>
    <w:rsid w:val="00F00D5A"/>
    <w:rsid w:val="00F01608"/>
    <w:rsid w:val="00F01849"/>
    <w:rsid w:val="00F01B1D"/>
    <w:rsid w:val="00F026C3"/>
    <w:rsid w:val="00F02B54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CA2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A7C"/>
    <w:rsid w:val="00F26B9A"/>
    <w:rsid w:val="00F30135"/>
    <w:rsid w:val="00F30144"/>
    <w:rsid w:val="00F31619"/>
    <w:rsid w:val="00F317CB"/>
    <w:rsid w:val="00F319F3"/>
    <w:rsid w:val="00F31C26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2C05"/>
    <w:rsid w:val="00F42F09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3F5"/>
    <w:rsid w:val="00F4645A"/>
    <w:rsid w:val="00F464DC"/>
    <w:rsid w:val="00F46F1A"/>
    <w:rsid w:val="00F46F73"/>
    <w:rsid w:val="00F46F9C"/>
    <w:rsid w:val="00F476C4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61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4B1"/>
    <w:rsid w:val="00F65D10"/>
    <w:rsid w:val="00F668C2"/>
    <w:rsid w:val="00F66B5D"/>
    <w:rsid w:val="00F66D4E"/>
    <w:rsid w:val="00F678E7"/>
    <w:rsid w:val="00F70300"/>
    <w:rsid w:val="00F711AA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6F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1C"/>
    <w:rsid w:val="00F92FCF"/>
    <w:rsid w:val="00F932FF"/>
    <w:rsid w:val="00F93F80"/>
    <w:rsid w:val="00F94467"/>
    <w:rsid w:val="00F948E7"/>
    <w:rsid w:val="00F94AB2"/>
    <w:rsid w:val="00F94BA2"/>
    <w:rsid w:val="00F94C31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87B"/>
    <w:rsid w:val="00FA5ACF"/>
    <w:rsid w:val="00FA5C7B"/>
    <w:rsid w:val="00FA619C"/>
    <w:rsid w:val="00FA6251"/>
    <w:rsid w:val="00FA62EE"/>
    <w:rsid w:val="00FA665A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00"/>
    <w:rsid w:val="00FB0D3B"/>
    <w:rsid w:val="00FB0F24"/>
    <w:rsid w:val="00FB1558"/>
    <w:rsid w:val="00FB15F6"/>
    <w:rsid w:val="00FB16CC"/>
    <w:rsid w:val="00FB1727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6A3E"/>
    <w:rsid w:val="00FB6E80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934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6803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40B"/>
    <w:rsid w:val="00FE7ABD"/>
    <w:rsid w:val="00FE7F7A"/>
    <w:rsid w:val="00FF04E4"/>
    <w:rsid w:val="00FF1464"/>
    <w:rsid w:val="00FF1F3C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5F5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C73535"/>
    <w:rsid w:val="1211796C"/>
    <w:rsid w:val="15E812DB"/>
    <w:rsid w:val="16BF155F"/>
    <w:rsid w:val="2745205C"/>
    <w:rsid w:val="28DC4CA0"/>
    <w:rsid w:val="3CCB1500"/>
    <w:rsid w:val="3DC354BE"/>
    <w:rsid w:val="4DC9621B"/>
    <w:rsid w:val="507C2364"/>
    <w:rsid w:val="5DD778AE"/>
    <w:rsid w:val="6AFC61BA"/>
    <w:rsid w:val="75573A37"/>
    <w:rsid w:val="7B46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character" w:customStyle="1" w:styleId="8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2EB295E-1B67-488F-82F0-0BA34748E2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AA807C4D.dotm</Template>
  <Company>Microsoft</Company>
  <Pages>7</Pages>
  <Words>452</Words>
  <Characters>2583</Characters>
  <Lines>21</Lines>
  <Paragraphs>6</Paragraphs>
  <TotalTime>0</TotalTime>
  <ScaleCrop>false</ScaleCrop>
  <LinksUpToDate>false</LinksUpToDate>
  <CharactersWithSpaces>3029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2025-05-30T01:43:00Z</dcterms:created>
  <dc:creator>Billgates</dc:creator>
  <cp:lastModifiedBy>6391</cp:lastModifiedBy>
  <cp:lastPrinted>2018-02-22T08:11:00Z</cp:lastPrinted>
  <dcterms:modified xsi:type="dcterms:W3CDTF">2025-07-28T03:17:46Z</dcterms:modified>
  <dc:title>四川省眉山监狱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CA887F7F9C1F436A8A22A41EB725F097</vt:lpwstr>
  </property>
</Properties>
</file>